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81CF6" w14:textId="73AC5A91" w:rsidR="00701937" w:rsidRDefault="00701937" w:rsidP="007019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SCOTTYSHAM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(fl.141</w:t>
      </w:r>
      <w:r>
        <w:rPr>
          <w:rFonts w:cs="Times New Roman"/>
          <w:szCs w:val="24"/>
        </w:rPr>
        <w:t>7</w:t>
      </w:r>
      <w:r>
        <w:rPr>
          <w:rFonts w:cs="Times New Roman"/>
          <w:szCs w:val="24"/>
        </w:rPr>
        <w:t>)</w:t>
      </w:r>
    </w:p>
    <w:p w14:paraId="47BBC6F5" w14:textId="77777777" w:rsidR="00701937" w:rsidRDefault="00701937" w:rsidP="007019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09CC8AAF" w14:textId="77777777" w:rsidR="00701937" w:rsidRDefault="00701937" w:rsidP="00701937">
      <w:pPr>
        <w:pStyle w:val="NoSpacing"/>
        <w:rPr>
          <w:rFonts w:cs="Times New Roman"/>
          <w:szCs w:val="24"/>
        </w:rPr>
      </w:pPr>
    </w:p>
    <w:p w14:paraId="06F121B6" w14:textId="77777777" w:rsidR="00701937" w:rsidRDefault="00701937" w:rsidP="00701937">
      <w:pPr>
        <w:pStyle w:val="NoSpacing"/>
        <w:rPr>
          <w:rFonts w:cs="Times New Roman"/>
          <w:szCs w:val="24"/>
        </w:rPr>
      </w:pPr>
    </w:p>
    <w:p w14:paraId="6BA6F731" w14:textId="63AA1459" w:rsidR="00701937" w:rsidRDefault="00701937" w:rsidP="007019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Sep.1417</w:t>
      </w:r>
      <w:r>
        <w:rPr>
          <w:rFonts w:cs="Times New Roman"/>
          <w:szCs w:val="24"/>
        </w:rPr>
        <w:tab/>
        <w:t>He was ordained to his first tonsure.</w:t>
      </w:r>
    </w:p>
    <w:p w14:paraId="7F65F5DA" w14:textId="18265E11" w:rsidR="00701937" w:rsidRDefault="00701937" w:rsidP="007019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</w:t>
      </w:r>
      <w:r>
        <w:rPr>
          <w:rFonts w:cs="Times New Roman"/>
          <w:szCs w:val="24"/>
        </w:rPr>
        <w:t>7</w:t>
      </w:r>
      <w:r>
        <w:rPr>
          <w:rFonts w:cs="Times New Roman"/>
          <w:szCs w:val="24"/>
        </w:rPr>
        <w:t>)</w:t>
      </w:r>
    </w:p>
    <w:p w14:paraId="0595B17F" w14:textId="77777777" w:rsidR="00701937" w:rsidRDefault="00701937" w:rsidP="00701937">
      <w:pPr>
        <w:pStyle w:val="NoSpacing"/>
        <w:rPr>
          <w:rFonts w:cs="Times New Roman"/>
          <w:szCs w:val="24"/>
        </w:rPr>
      </w:pPr>
    </w:p>
    <w:p w14:paraId="5AC70E02" w14:textId="77777777" w:rsidR="00701937" w:rsidRDefault="00701937" w:rsidP="00701937">
      <w:pPr>
        <w:pStyle w:val="NoSpacing"/>
        <w:rPr>
          <w:rFonts w:cs="Times New Roman"/>
          <w:szCs w:val="24"/>
        </w:rPr>
      </w:pPr>
    </w:p>
    <w:p w14:paraId="21713766" w14:textId="77777777" w:rsidR="00701937" w:rsidRPr="002F0FCE" w:rsidRDefault="00701937" w:rsidP="007019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2022</w:t>
      </w:r>
    </w:p>
    <w:p w14:paraId="40460F05" w14:textId="0F670146" w:rsidR="00BA00AB" w:rsidRPr="00701937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7019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B345E" w14:textId="77777777" w:rsidR="00701937" w:rsidRDefault="00701937" w:rsidP="009139A6">
      <w:r>
        <w:separator/>
      </w:r>
    </w:p>
  </w:endnote>
  <w:endnote w:type="continuationSeparator" w:id="0">
    <w:p w14:paraId="4EF2DDFB" w14:textId="77777777" w:rsidR="00701937" w:rsidRDefault="007019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AD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E69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B82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B18F1" w14:textId="77777777" w:rsidR="00701937" w:rsidRDefault="00701937" w:rsidP="009139A6">
      <w:r>
        <w:separator/>
      </w:r>
    </w:p>
  </w:footnote>
  <w:footnote w:type="continuationSeparator" w:id="0">
    <w:p w14:paraId="097D5ADA" w14:textId="77777777" w:rsidR="00701937" w:rsidRDefault="007019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6B0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3F8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263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937"/>
    <w:rsid w:val="000666E0"/>
    <w:rsid w:val="002510B7"/>
    <w:rsid w:val="005C130B"/>
    <w:rsid w:val="0070193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95EA3"/>
  <w15:chartTrackingRefBased/>
  <w15:docId w15:val="{D71A1EA7-7462-4C09-8563-FD69193D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2022-12-06T13:46:00Z</dcterms:created>
  <dcterms:modified xsi:type="dcterms:W3CDTF">2022-12-06T13:47:00Z</dcterms:modified>
</cp:coreProperties>
</file>